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A07E7F" w14:textId="77777777" w:rsidR="003A499D" w:rsidRPr="003A499D" w:rsidRDefault="003A499D" w:rsidP="003A499D">
      <w:pPr>
        <w:keepNext/>
        <w:spacing w:before="240" w:after="60" w:line="240" w:lineRule="auto"/>
        <w:jc w:val="both"/>
        <w:outlineLvl w:val="0"/>
        <w:rPr>
          <w:rFonts w:ascii="Plantin" w:eastAsia="Times New Roman" w:hAnsi="Plantin" w:cs="Times New Roman"/>
          <w:b/>
          <w:smallCaps/>
          <w:kern w:val="28"/>
          <w:sz w:val="28"/>
          <w:szCs w:val="28"/>
          <w:lang w:eastAsia="nl-NL"/>
        </w:rPr>
      </w:pPr>
      <w:bookmarkStart w:id="0" w:name="_Toc521403214"/>
      <w:r w:rsidRPr="003A499D">
        <w:rPr>
          <w:rFonts w:ascii="Plantin" w:eastAsia="Times New Roman" w:hAnsi="Plantin" w:cs="Times New Roman"/>
          <w:b/>
          <w:smallCaps/>
          <w:kern w:val="28"/>
          <w:sz w:val="28"/>
          <w:szCs w:val="28"/>
          <w:lang w:eastAsia="nl-NL"/>
        </w:rPr>
        <w:t>Bijlage Technische Bekwaamheid</w:t>
      </w:r>
      <w:bookmarkEnd w:id="0"/>
      <w:r w:rsidRPr="003A499D">
        <w:rPr>
          <w:rFonts w:ascii="Plantin" w:eastAsia="Times New Roman" w:hAnsi="Plantin" w:cs="Times New Roman"/>
          <w:b/>
          <w:smallCaps/>
          <w:kern w:val="28"/>
          <w:sz w:val="28"/>
          <w:szCs w:val="28"/>
          <w:lang w:eastAsia="nl-NL"/>
        </w:rPr>
        <w:t xml:space="preserve"> </w:t>
      </w:r>
    </w:p>
    <w:p w14:paraId="7221B0F7" w14:textId="77777777" w:rsidR="003A499D" w:rsidRPr="003A499D" w:rsidRDefault="003A499D" w:rsidP="003A499D">
      <w:pPr>
        <w:spacing w:after="0" w:line="240" w:lineRule="auto"/>
        <w:rPr>
          <w:rFonts w:ascii="Plantin" w:eastAsia="Times New Roman" w:hAnsi="Plantin" w:cs="Times New Roman"/>
          <w:lang w:eastAsia="nl-NL"/>
        </w:rPr>
      </w:pPr>
    </w:p>
    <w:p w14:paraId="118EE3FA" w14:textId="77777777" w:rsidR="003A499D" w:rsidRPr="003A499D" w:rsidRDefault="003A499D" w:rsidP="003A499D">
      <w:pPr>
        <w:spacing w:after="0" w:line="240" w:lineRule="auto"/>
        <w:rPr>
          <w:rFonts w:ascii="Plantin" w:eastAsia="Times New Roman" w:hAnsi="Plantin" w:cs="Times New Roman"/>
          <w:b/>
          <w:color w:val="3366FF"/>
          <w:lang w:eastAsia="nl-NL"/>
        </w:rPr>
      </w:pPr>
      <w:r w:rsidRPr="003A499D">
        <w:rPr>
          <w:rFonts w:ascii="Plantin" w:eastAsia="Times New Roman" w:hAnsi="Plantin" w:cs="Times New Roman"/>
          <w:b/>
          <w:lang w:eastAsia="nl-NL"/>
        </w:rPr>
        <w:t xml:space="preserve">Referentieblad Kerncompetentie 1 </w:t>
      </w:r>
      <w:r w:rsidRPr="003A499D">
        <w:rPr>
          <w:rFonts w:ascii="Plantin" w:eastAsia="Times New Roman" w:hAnsi="Plantin" w:cs="Times New Roman"/>
          <w:b/>
          <w:color w:val="0000FF"/>
          <w:lang w:eastAsia="nl-NL"/>
        </w:rPr>
        <w:t>&lt;eventueel meerdere toevoegen&gt;</w:t>
      </w:r>
    </w:p>
    <w:p w14:paraId="31CCA532" w14:textId="77777777" w:rsidR="003A499D" w:rsidRPr="003A499D" w:rsidRDefault="003A499D" w:rsidP="003A499D">
      <w:pPr>
        <w:spacing w:after="0" w:line="240" w:lineRule="auto"/>
        <w:rPr>
          <w:rFonts w:ascii="Plantin" w:eastAsia="Times New Roman" w:hAnsi="Plantin" w:cs="Times New Roman"/>
          <w:lang w:eastAsia="nl-N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2960"/>
        <w:gridCol w:w="5948"/>
      </w:tblGrid>
      <w:tr w:rsidR="003A499D" w:rsidRPr="003A499D" w14:paraId="12C04DD0" w14:textId="77777777" w:rsidTr="003A499D">
        <w:tc>
          <w:tcPr>
            <w:tcW w:w="2960" w:type="dxa"/>
            <w:shd w:val="clear" w:color="auto" w:fill="4F81BD"/>
          </w:tcPr>
          <w:p w14:paraId="12EA2B8F" w14:textId="77777777" w:rsidR="003A499D" w:rsidRPr="003A499D" w:rsidRDefault="003A499D" w:rsidP="003A499D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3A499D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 xml:space="preserve">Naam </w:t>
            </w:r>
            <w:proofErr w:type="spellStart"/>
            <w:r w:rsidRPr="003A499D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opdrachtgevend</w:t>
            </w:r>
            <w:proofErr w:type="spellEnd"/>
            <w:r w:rsidRPr="003A499D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 xml:space="preserve"> bedrijf of instelling, adres en telefoonnummer + naam van contactpersoon</w:t>
            </w:r>
          </w:p>
          <w:p w14:paraId="3C95CFDC" w14:textId="77777777" w:rsidR="003A499D" w:rsidRPr="003A499D" w:rsidRDefault="003A499D" w:rsidP="003A499D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14:paraId="5A540CA1" w14:textId="77777777" w:rsidR="003A499D" w:rsidRPr="003A499D" w:rsidRDefault="003A499D" w:rsidP="003A499D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48" w:type="dxa"/>
            <w:shd w:val="clear" w:color="auto" w:fill="FFFFFF"/>
          </w:tcPr>
          <w:p w14:paraId="657550EE" w14:textId="77777777" w:rsidR="003A499D" w:rsidRPr="003A499D" w:rsidRDefault="003A499D" w:rsidP="003A499D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3A499D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14:paraId="60AEAF7F" w14:textId="77777777" w:rsidR="003A499D" w:rsidRPr="003A499D" w:rsidRDefault="003A499D" w:rsidP="003A499D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288F90B3" w14:textId="77777777" w:rsidR="003A499D" w:rsidRPr="003A499D" w:rsidRDefault="003A499D" w:rsidP="003A499D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26AEFCA5" w14:textId="77777777" w:rsidR="003A499D" w:rsidRPr="003A499D" w:rsidRDefault="003A499D" w:rsidP="003A499D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221F02B6" w14:textId="77777777" w:rsidR="003A499D" w:rsidRPr="003A499D" w:rsidRDefault="003A499D" w:rsidP="003A499D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1AB7BF82" w14:textId="77777777" w:rsidR="003A499D" w:rsidRPr="003A499D" w:rsidRDefault="003A499D" w:rsidP="003A499D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163AAB55" w14:textId="77777777" w:rsidR="003A499D" w:rsidRPr="003A499D" w:rsidRDefault="003A499D" w:rsidP="003A499D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63CB8BD5" w14:textId="77777777" w:rsidR="003A499D" w:rsidRPr="003A499D" w:rsidRDefault="003A499D" w:rsidP="003A499D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3C2C3B" w:rsidRPr="003A499D" w14:paraId="742C1E65" w14:textId="77777777" w:rsidTr="003A499D">
        <w:tc>
          <w:tcPr>
            <w:tcW w:w="2960" w:type="dxa"/>
            <w:shd w:val="clear" w:color="auto" w:fill="4F81BD"/>
          </w:tcPr>
          <w:p w14:paraId="7B9C58EA" w14:textId="77777777" w:rsidR="003C2C3B" w:rsidRDefault="003C2C3B" w:rsidP="003A499D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Is /wordt de opdracht naar tevredenheid uitgevoerd?</w:t>
            </w:r>
          </w:p>
          <w:p w14:paraId="3D0CF981" w14:textId="77777777" w:rsidR="003C2C3B" w:rsidRDefault="003C2C3B" w:rsidP="003C2C3B">
            <w:pPr>
              <w:tabs>
                <w:tab w:val="left" w:pos="318"/>
              </w:tabs>
              <w:spacing w:after="0" w:line="240" w:lineRule="auto"/>
              <w:ind w:left="318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14:paraId="38529CF6" w14:textId="380BF043" w:rsidR="003C2C3B" w:rsidRPr="003A499D" w:rsidRDefault="003C2C3B" w:rsidP="003C2C3B">
            <w:pPr>
              <w:tabs>
                <w:tab w:val="left" w:pos="318"/>
              </w:tabs>
              <w:spacing w:after="0" w:line="240" w:lineRule="auto"/>
              <w:ind w:left="318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48" w:type="dxa"/>
            <w:shd w:val="clear" w:color="auto" w:fill="FFFFFF"/>
          </w:tcPr>
          <w:p w14:paraId="545C4E13" w14:textId="02AC6F6D" w:rsidR="003C2C3B" w:rsidRPr="003A499D" w:rsidRDefault="003C2C3B" w:rsidP="003A499D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Ja/nee</w:t>
            </w:r>
          </w:p>
        </w:tc>
      </w:tr>
      <w:tr w:rsidR="003A499D" w:rsidRPr="003A499D" w14:paraId="5B3D3B65" w14:textId="77777777" w:rsidTr="003A499D">
        <w:tc>
          <w:tcPr>
            <w:tcW w:w="2960" w:type="dxa"/>
            <w:shd w:val="clear" w:color="auto" w:fill="4F81BD"/>
          </w:tcPr>
          <w:p w14:paraId="7675D975" w14:textId="77777777" w:rsidR="003A499D" w:rsidRPr="003A499D" w:rsidRDefault="003A499D" w:rsidP="003A499D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3A499D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Indien van toepassing: welke ondernemer (derde / deelnemer aan samenwerkingsverband) heeft de referentieopdracht uitgevoerd?</w:t>
            </w:r>
          </w:p>
        </w:tc>
        <w:tc>
          <w:tcPr>
            <w:tcW w:w="5948" w:type="dxa"/>
            <w:shd w:val="clear" w:color="auto" w:fill="FFFFFF"/>
          </w:tcPr>
          <w:p w14:paraId="222466DA" w14:textId="77777777" w:rsidR="003A499D" w:rsidRPr="003A499D" w:rsidRDefault="003A499D" w:rsidP="003A499D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3A499D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14:paraId="698A6AB9" w14:textId="77777777" w:rsidR="003A499D" w:rsidRPr="003A499D" w:rsidRDefault="003A499D" w:rsidP="003A499D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7E2D1784" w14:textId="77777777" w:rsidR="003A499D" w:rsidRPr="003A499D" w:rsidRDefault="003A499D" w:rsidP="003A499D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22EC1AC4" w14:textId="77777777" w:rsidR="003A499D" w:rsidRPr="003A499D" w:rsidRDefault="003A499D" w:rsidP="003A499D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56CB95C3" w14:textId="77777777" w:rsidR="003A499D" w:rsidRPr="003A499D" w:rsidRDefault="003A499D" w:rsidP="003A499D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3A499D" w:rsidRPr="003A499D" w14:paraId="6DB034C8" w14:textId="77777777" w:rsidTr="003A499D">
        <w:tc>
          <w:tcPr>
            <w:tcW w:w="2960" w:type="dxa"/>
            <w:shd w:val="clear" w:color="auto" w:fill="4F81BD"/>
          </w:tcPr>
          <w:p w14:paraId="571C7E90" w14:textId="03459FE9" w:rsidR="003A499D" w:rsidRPr="003A499D" w:rsidRDefault="003A499D" w:rsidP="003A499D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3A499D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 xml:space="preserve">Korte omschrijving van </w:t>
            </w:r>
            <w:r w:rsidR="00305A43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 xml:space="preserve">de </w:t>
            </w:r>
            <w:r w:rsidR="00110522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uitgevoerde dienstverlening</w:t>
            </w:r>
          </w:p>
          <w:p w14:paraId="7B30313A" w14:textId="77777777" w:rsidR="003A499D" w:rsidRPr="003A499D" w:rsidRDefault="003A499D" w:rsidP="003A499D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14:paraId="02DD72E3" w14:textId="77777777" w:rsidR="003A499D" w:rsidRPr="003A499D" w:rsidRDefault="003A499D" w:rsidP="003A499D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48" w:type="dxa"/>
            <w:shd w:val="clear" w:color="auto" w:fill="FFFFFF"/>
          </w:tcPr>
          <w:p w14:paraId="048D28D7" w14:textId="77777777" w:rsidR="003A499D" w:rsidRPr="003A499D" w:rsidRDefault="003A499D" w:rsidP="003A499D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3A499D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14:paraId="36646054" w14:textId="77777777" w:rsidR="003A499D" w:rsidRPr="003A499D" w:rsidRDefault="003A499D" w:rsidP="003A499D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43D04508" w14:textId="77777777" w:rsidR="003A499D" w:rsidRPr="003A499D" w:rsidRDefault="003A499D" w:rsidP="003A499D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27F51C40" w14:textId="77777777" w:rsidR="003A499D" w:rsidRPr="003A499D" w:rsidRDefault="003A499D" w:rsidP="003A499D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01497CA6" w14:textId="77777777" w:rsidR="003A499D" w:rsidRPr="003A499D" w:rsidRDefault="003A499D" w:rsidP="003A499D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7B3FA506" w14:textId="77777777" w:rsidR="003A499D" w:rsidRPr="003A499D" w:rsidRDefault="003A499D" w:rsidP="003A499D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bookmarkStart w:id="1" w:name="_GoBack"/>
            <w:bookmarkEnd w:id="1"/>
          </w:p>
          <w:p w14:paraId="53AAC447" w14:textId="77777777" w:rsidR="003A499D" w:rsidRPr="003A499D" w:rsidRDefault="003A499D" w:rsidP="003A499D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5938A8CA" w14:textId="77777777" w:rsidR="003A499D" w:rsidRPr="003A499D" w:rsidRDefault="003A499D" w:rsidP="003A499D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3A499D" w:rsidRPr="003A499D" w14:paraId="2DA074A5" w14:textId="77777777" w:rsidTr="003A499D">
        <w:tc>
          <w:tcPr>
            <w:tcW w:w="2960" w:type="dxa"/>
            <w:shd w:val="clear" w:color="auto" w:fill="4F81BD"/>
          </w:tcPr>
          <w:p w14:paraId="1BE5CFF9" w14:textId="6B71CF46" w:rsidR="003A499D" w:rsidRPr="003A499D" w:rsidRDefault="00110522" w:rsidP="003A499D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Opdrachtwaarde per jaar  (</w:t>
            </w:r>
            <w:r w:rsidR="00E83A61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in euro’s) indien van toepassing</w:t>
            </w:r>
          </w:p>
          <w:p w14:paraId="5A684BE9" w14:textId="77777777" w:rsidR="003A499D" w:rsidRPr="003A499D" w:rsidRDefault="003A499D" w:rsidP="003A499D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14:paraId="6E351C48" w14:textId="77777777" w:rsidR="003A499D" w:rsidRPr="003A499D" w:rsidRDefault="003A499D" w:rsidP="003A499D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48" w:type="dxa"/>
            <w:shd w:val="clear" w:color="auto" w:fill="FFFFFF"/>
          </w:tcPr>
          <w:p w14:paraId="068AF2EA" w14:textId="77777777" w:rsidR="003A499D" w:rsidRPr="003A499D" w:rsidRDefault="003A499D" w:rsidP="003A499D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3A499D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14:paraId="4CCC1109" w14:textId="77777777" w:rsidR="003A499D" w:rsidRPr="003A499D" w:rsidRDefault="003A499D" w:rsidP="003A499D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4BB669D9" w14:textId="77777777" w:rsidR="003A499D" w:rsidRPr="003A499D" w:rsidRDefault="003A499D" w:rsidP="003A499D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30079308" w14:textId="77777777" w:rsidR="003A499D" w:rsidRPr="003A499D" w:rsidRDefault="003A499D" w:rsidP="003A499D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3A499D" w:rsidRPr="003A499D" w14:paraId="1F8FE467" w14:textId="77777777" w:rsidTr="003A499D">
        <w:tc>
          <w:tcPr>
            <w:tcW w:w="2960" w:type="dxa"/>
            <w:shd w:val="clear" w:color="auto" w:fill="4F81BD"/>
          </w:tcPr>
          <w:p w14:paraId="6C36092D" w14:textId="77777777" w:rsidR="00105C3B" w:rsidRDefault="00105C3B" w:rsidP="00105C3B">
            <w:pPr>
              <w:pStyle w:val="Lijstalinea"/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hanging="661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O</w:t>
            </w:r>
            <w:r w:rsidRPr="00105C3B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 xml:space="preserve">verheidsinstantie </w:t>
            </w:r>
          </w:p>
          <w:p w14:paraId="4C195A0C" w14:textId="77777777" w:rsidR="00105C3B" w:rsidRDefault="00105C3B" w:rsidP="00105C3B">
            <w:pPr>
              <w:tabs>
                <w:tab w:val="left" w:pos="318"/>
              </w:tabs>
              <w:spacing w:after="0" w:line="240" w:lineRule="auto"/>
              <w:ind w:left="59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 xml:space="preserve">     </w:t>
            </w:r>
            <w:r w:rsidRPr="00105C3B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met</w:t>
            </w:r>
            <w:r w:rsidRPr="00105C3B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 xml:space="preserve"> </w:t>
            </w:r>
            <w:r w:rsidRPr="00105C3B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 xml:space="preserve">minimaal 1.500 </w:t>
            </w:r>
            <w:r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 xml:space="preserve"> </w:t>
            </w:r>
          </w:p>
          <w:p w14:paraId="60116786" w14:textId="65C315A7" w:rsidR="003A499D" w:rsidRPr="00105C3B" w:rsidRDefault="00105C3B" w:rsidP="00105C3B">
            <w:pPr>
              <w:tabs>
                <w:tab w:val="left" w:pos="318"/>
              </w:tabs>
              <w:spacing w:after="0" w:line="240" w:lineRule="auto"/>
              <w:ind w:left="59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 xml:space="preserve">     </w:t>
            </w:r>
            <w:r w:rsidRPr="00105C3B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werknemers</w:t>
            </w:r>
            <w:r w:rsidRPr="00105C3B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 xml:space="preserve"> </w:t>
            </w:r>
          </w:p>
          <w:p w14:paraId="16BD78D7" w14:textId="77777777" w:rsidR="003A499D" w:rsidRPr="003A499D" w:rsidRDefault="003A499D" w:rsidP="003A499D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48" w:type="dxa"/>
            <w:shd w:val="clear" w:color="auto" w:fill="FFFFFF"/>
          </w:tcPr>
          <w:p w14:paraId="3B0E09CA" w14:textId="65F75D1F" w:rsidR="003A499D" w:rsidRPr="003A499D" w:rsidRDefault="002B534A" w:rsidP="003A499D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Ja/nee</w:t>
            </w:r>
          </w:p>
          <w:p w14:paraId="249A50E4" w14:textId="77777777" w:rsidR="003A499D" w:rsidRPr="003A499D" w:rsidRDefault="003A499D" w:rsidP="003A499D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4F1E11BF" w14:textId="77777777" w:rsidR="003A499D" w:rsidRPr="003A499D" w:rsidRDefault="003A499D" w:rsidP="003A499D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4F9B9AD6" w14:textId="77777777" w:rsidR="003A499D" w:rsidRPr="003A499D" w:rsidRDefault="003A499D" w:rsidP="003A499D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3A499D" w:rsidRPr="003A499D" w14:paraId="60B23F82" w14:textId="77777777" w:rsidTr="003A499D">
        <w:tc>
          <w:tcPr>
            <w:tcW w:w="2960" w:type="dxa"/>
            <w:shd w:val="clear" w:color="auto" w:fill="4F81BD"/>
          </w:tcPr>
          <w:p w14:paraId="6E3A0308" w14:textId="77777777" w:rsidR="003A499D" w:rsidRPr="003A499D" w:rsidRDefault="003A499D" w:rsidP="003A499D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3A499D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Data</w:t>
            </w:r>
          </w:p>
          <w:p w14:paraId="42932BEA" w14:textId="77777777" w:rsidR="003A499D" w:rsidRPr="003A499D" w:rsidRDefault="003A499D" w:rsidP="003A499D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14:paraId="230879F7" w14:textId="77777777" w:rsidR="003A499D" w:rsidRPr="003A499D" w:rsidRDefault="003A499D" w:rsidP="003A499D">
            <w:pPr>
              <w:tabs>
                <w:tab w:val="left" w:pos="318"/>
              </w:tabs>
              <w:spacing w:after="0" w:line="240" w:lineRule="auto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48" w:type="dxa"/>
            <w:shd w:val="clear" w:color="auto" w:fill="FFFFFF"/>
          </w:tcPr>
          <w:p w14:paraId="2C30CDA2" w14:textId="17955113" w:rsidR="003A499D" w:rsidRPr="003A499D" w:rsidRDefault="003A499D" w:rsidP="003A499D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3A499D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14:paraId="674D86BB" w14:textId="77777777" w:rsidR="003A499D" w:rsidRPr="003A499D" w:rsidRDefault="003A499D" w:rsidP="003A499D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2436ADB2" w14:textId="77777777" w:rsidR="003A499D" w:rsidRPr="003A499D" w:rsidRDefault="003A499D" w:rsidP="003A499D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  <w:tr w:rsidR="003A499D" w:rsidRPr="003A499D" w14:paraId="5F667433" w14:textId="77777777" w:rsidTr="003A499D">
        <w:tc>
          <w:tcPr>
            <w:tcW w:w="2960" w:type="dxa"/>
            <w:shd w:val="clear" w:color="auto" w:fill="4F81BD"/>
          </w:tcPr>
          <w:p w14:paraId="313B40C2" w14:textId="77777777" w:rsidR="003A499D" w:rsidRPr="003A499D" w:rsidRDefault="003A499D" w:rsidP="003A499D">
            <w:pPr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  <w:r w:rsidRPr="003A499D"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  <w:t>Naam en adres van samenwerkingspartner(s)</w:t>
            </w:r>
          </w:p>
          <w:p w14:paraId="493026D8" w14:textId="77777777" w:rsidR="003A499D" w:rsidRPr="003A499D" w:rsidRDefault="003A499D" w:rsidP="003A499D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  <w:p w14:paraId="574F1A8A" w14:textId="77777777" w:rsidR="003A499D" w:rsidRPr="003A499D" w:rsidRDefault="003A499D" w:rsidP="003A499D">
            <w:p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Plantin" w:eastAsia="Times New Roman" w:hAnsi="Plantin" w:cs="Times New Roman"/>
                <w:color w:val="FFFFFF"/>
                <w:sz w:val="18"/>
                <w:szCs w:val="18"/>
                <w:lang w:eastAsia="nl-NL"/>
              </w:rPr>
            </w:pPr>
          </w:p>
        </w:tc>
        <w:tc>
          <w:tcPr>
            <w:tcW w:w="5948" w:type="dxa"/>
            <w:shd w:val="clear" w:color="auto" w:fill="FFFFFF"/>
          </w:tcPr>
          <w:p w14:paraId="10B9F375" w14:textId="77777777" w:rsidR="003A499D" w:rsidRPr="003A499D" w:rsidRDefault="003A499D" w:rsidP="003A499D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  <w:r w:rsidRPr="003A499D"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  <w:t>&lt;…&gt;</w:t>
            </w:r>
          </w:p>
          <w:p w14:paraId="48BD8261" w14:textId="77777777" w:rsidR="003A499D" w:rsidRPr="003A499D" w:rsidRDefault="003A499D" w:rsidP="003A499D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293FA9E4" w14:textId="77777777" w:rsidR="003A499D" w:rsidRPr="003A499D" w:rsidRDefault="003A499D" w:rsidP="003A499D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0A6563D4" w14:textId="77777777" w:rsidR="003A499D" w:rsidRPr="003A499D" w:rsidRDefault="003A499D" w:rsidP="003A499D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6EB360E1" w14:textId="77777777" w:rsidR="003A499D" w:rsidRPr="003A499D" w:rsidRDefault="003A499D" w:rsidP="003A499D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  <w:p w14:paraId="72987FA9" w14:textId="77777777" w:rsidR="003A499D" w:rsidRPr="003A499D" w:rsidRDefault="003A499D" w:rsidP="003A499D">
            <w:pPr>
              <w:spacing w:after="0" w:line="240" w:lineRule="auto"/>
              <w:rPr>
                <w:rFonts w:ascii="Plantin" w:eastAsia="Times New Roman" w:hAnsi="Plantin" w:cs="Times New Roman"/>
                <w:sz w:val="18"/>
                <w:szCs w:val="18"/>
                <w:lang w:eastAsia="nl-NL"/>
              </w:rPr>
            </w:pPr>
          </w:p>
        </w:tc>
      </w:tr>
    </w:tbl>
    <w:p w14:paraId="7884A177" w14:textId="77777777" w:rsidR="00DD3057" w:rsidRDefault="00DD3057">
      <w:bookmarkStart w:id="2" w:name="A71"/>
      <w:bookmarkStart w:id="3" w:name="A74"/>
      <w:bookmarkStart w:id="4" w:name="A75"/>
      <w:bookmarkEnd w:id="2"/>
      <w:bookmarkEnd w:id="3"/>
      <w:bookmarkEnd w:id="4"/>
    </w:p>
    <w:sectPr w:rsidR="00DD305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lantin">
    <w:panose1 w:val="02000000000000000000"/>
    <w:charset w:val="00"/>
    <w:family w:val="auto"/>
    <w:pitch w:val="variable"/>
    <w:sig w:usb0="8000002F" w:usb1="4000000A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0F00C8"/>
    <w:multiLevelType w:val="hybridMultilevel"/>
    <w:tmpl w:val="A2E0FF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99D"/>
    <w:rsid w:val="00105C3B"/>
    <w:rsid w:val="00110522"/>
    <w:rsid w:val="002B534A"/>
    <w:rsid w:val="00305A43"/>
    <w:rsid w:val="003A499D"/>
    <w:rsid w:val="003C2C3B"/>
    <w:rsid w:val="00DD3057"/>
    <w:rsid w:val="00E83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6AAF0"/>
  <w15:chartTrackingRefBased/>
  <w15:docId w15:val="{16A33A1C-0ADB-4F84-93BD-BC201404C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305A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05A43"/>
    <w:rPr>
      <w:rFonts w:ascii="Segoe UI" w:hAnsi="Segoe UI" w:cs="Segoe UI"/>
      <w:sz w:val="18"/>
      <w:szCs w:val="18"/>
    </w:rPr>
  </w:style>
  <w:style w:type="paragraph" w:styleId="Lijstalinea">
    <w:name w:val="List Paragraph"/>
    <w:basedOn w:val="Standaard"/>
    <w:uiPriority w:val="34"/>
    <w:qFormat/>
    <w:rsid w:val="00105C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0A81C5AB02644F84CAAC4108A09DDB" ma:contentTypeVersion="10" ma:contentTypeDescription="Een nieuw document maken." ma:contentTypeScope="" ma:versionID="4f4488a123d9b4ebf52f0272eaaca33b">
  <xsd:schema xmlns:xsd="http://www.w3.org/2001/XMLSchema" xmlns:xs="http://www.w3.org/2001/XMLSchema" xmlns:p="http://schemas.microsoft.com/office/2006/metadata/properties" xmlns:ns3="0695f6ad-a2d3-458a-a5fa-972754771b53" xmlns:ns4="04798f83-d438-4c6a-8e0d-370e43461f68" targetNamespace="http://schemas.microsoft.com/office/2006/metadata/properties" ma:root="true" ma:fieldsID="3939b924f01bf51d4ce45f3d9093dc8a" ns3:_="" ns4:_="">
    <xsd:import namespace="0695f6ad-a2d3-458a-a5fa-972754771b53"/>
    <xsd:import namespace="04798f83-d438-4c6a-8e0d-370e43461f6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95f6ad-a2d3-458a-a5fa-972754771b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98f83-d438-4c6a-8e0d-370e43461f6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int-hash delen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18EE76-96BC-4B12-93D7-7979632212E7}">
  <ds:schemaRefs>
    <ds:schemaRef ds:uri="http://schemas.microsoft.com/office/infopath/2007/PartnerControls"/>
    <ds:schemaRef ds:uri="04798f83-d438-4c6a-8e0d-370e43461f68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0695f6ad-a2d3-458a-a5fa-972754771b53"/>
    <ds:schemaRef ds:uri="http://purl.org/dc/dcmitype/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62A54A4-D81F-4645-B1B9-D059B8752B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95f6ad-a2d3-458a-a5fa-972754771b53"/>
    <ds:schemaRef ds:uri="04798f83-d438-4c6a-8e0d-370e43461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6104EB-72CE-4BAD-8A38-164F1C3DD00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DF74EEB8.dotm</Template>
  <TotalTime>0</TotalTime>
  <Pages>1</Pages>
  <Words>104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Almere</Company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Rietschoten - Brada JA van (Janneke)</dc:creator>
  <cp:keywords/>
  <dc:description/>
  <cp:lastModifiedBy>Rietschoten - Brada JA van (Janneke)</cp:lastModifiedBy>
  <cp:revision>2</cp:revision>
  <dcterms:created xsi:type="dcterms:W3CDTF">2021-07-06T10:43:00Z</dcterms:created>
  <dcterms:modified xsi:type="dcterms:W3CDTF">2021-07-06T10:43:00Z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0x0101001A0A81C5AB02644F84CAAC4108A09DDB</vt:lpwstr>
  </property>
</Properties>
</file>